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94"/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6E9E" w:rsidRPr="00196354" w:rsidTr="009F6473">
        <w:trPr>
          <w:trHeight w:val="600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6E9E" w:rsidRDefault="008D6E9E" w:rsidP="009F6473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0128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196354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:rsidR="008D6E9E" w:rsidRPr="00757972" w:rsidRDefault="008D6E9E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Καλώδια </w:t>
            </w:r>
            <w:r>
              <w:rPr>
                <w:rFonts w:ascii="Calibri Light" w:hAnsi="Calibri Light" w:cs="Calibri Light"/>
                <w:color w:val="000000"/>
                <w:lang w:val="en-US"/>
              </w:rPr>
              <w:t>USB</w:t>
            </w:r>
          </w:p>
        </w:tc>
      </w:tr>
      <w:tr w:rsidR="008D6E9E" w:rsidRPr="00820A4B" w:rsidTr="009F6473">
        <w:trPr>
          <w:trHeight w:val="654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8D6E9E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8D6E9E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D6E9E" w:rsidRPr="00820A4B" w:rsidTr="009F6473">
        <w:trPr>
          <w:trHeight w:val="428"/>
        </w:trPr>
        <w:tc>
          <w:tcPr>
            <w:tcW w:w="1124" w:type="dxa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8D6E9E" w:rsidRDefault="008D6E9E" w:rsidP="009F6473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Καλώδιο USB (A σε </w:t>
            </w:r>
            <w:proofErr w:type="spellStart"/>
            <w:r>
              <w:rPr>
                <w:rFonts w:ascii="Calibri Light" w:hAnsi="Calibri Light" w:cs="Calibri Light"/>
                <w:color w:val="000000"/>
              </w:rPr>
              <w:t>Micro</w:t>
            </w:r>
            <w:proofErr w:type="spellEnd"/>
            <w:r>
              <w:rPr>
                <w:rFonts w:ascii="Calibri Light" w:hAnsi="Calibri Light" w:cs="Calibri Light"/>
                <w:color w:val="000000"/>
              </w:rPr>
              <w:t xml:space="preserve">/USB-C) για σύνδεση </w:t>
            </w:r>
            <w:proofErr w:type="spellStart"/>
            <w:r>
              <w:rPr>
                <w:rFonts w:ascii="Calibri Light" w:hAnsi="Calibri Light" w:cs="Calibri Light"/>
                <w:color w:val="000000"/>
              </w:rPr>
              <w:t>Arduino</w:t>
            </w:r>
            <w:proofErr w:type="spellEnd"/>
            <w:r>
              <w:rPr>
                <w:rFonts w:ascii="Calibri Light" w:hAnsi="Calibri Light" w:cs="Calibri Light"/>
                <w:color w:val="000000"/>
              </w:rPr>
              <w:t xml:space="preserve"> με υπολογιστή</w:t>
            </w:r>
          </w:p>
          <w:p w:rsidR="008D6E9E" w:rsidRPr="00196354" w:rsidRDefault="008D6E9E" w:rsidP="009F6473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8D6E9E" w:rsidRPr="00820A4B" w:rsidTr="009F6473">
        <w:trPr>
          <w:trHeight w:val="330"/>
        </w:trPr>
        <w:tc>
          <w:tcPr>
            <w:tcW w:w="1124" w:type="dxa"/>
            <w:vAlign w:val="center"/>
            <w:hideMark/>
          </w:tcPr>
          <w:p w:rsidR="008D6E9E" w:rsidRPr="00757972" w:rsidRDefault="008D6E9E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</w:p>
        </w:tc>
        <w:tc>
          <w:tcPr>
            <w:tcW w:w="3261" w:type="dxa"/>
            <w:vAlign w:val="center"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D6E9E" w:rsidRPr="00757972" w:rsidRDefault="008D6E9E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6E9E" w:rsidRPr="00820A4B" w:rsidRDefault="008D6E9E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D6E9E" w:rsidRDefault="00B43CAA" w:rsidP="008D6E9E">
      <w:bookmarkStart w:id="0" w:name="_GoBack"/>
      <w:bookmarkEnd w:id="0"/>
    </w:p>
    <w:sectPr w:rsidR="00B43CAA" w:rsidRPr="008D6E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D6E9E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8754F729</Template>
  <TotalTime>1</TotalTime>
  <Pages>1</Pages>
  <Words>37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2025-11-11T10:32:00Z</dcterms:created>
  <dcterms:modified xsi:type="dcterms:W3CDTF">2025-11-11T10:32:00Z</dcterms:modified>
</cp:coreProperties>
</file>